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3111F" w14:textId="77777777" w:rsidR="00541918" w:rsidRDefault="00541918" w:rsidP="0054191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Robert RAYNE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CB49758" w14:textId="77777777" w:rsidR="00541918" w:rsidRDefault="00541918" w:rsidP="0054191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Man-at-arms.</w:t>
      </w:r>
    </w:p>
    <w:p w14:paraId="671EF6F0" w14:textId="77777777" w:rsidR="00541918" w:rsidRDefault="00541918" w:rsidP="0054191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9F44BA7" w14:textId="77777777" w:rsidR="00541918" w:rsidRDefault="00541918" w:rsidP="0054191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06FFD1" w14:textId="77777777" w:rsidR="00541918" w:rsidRDefault="00541918" w:rsidP="0054191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5390A69A" w14:textId="77777777" w:rsidR="00541918" w:rsidRDefault="00541918" w:rsidP="0054191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6F544C31" w14:textId="77777777" w:rsidR="00541918" w:rsidRPr="00065994" w:rsidRDefault="00541918" w:rsidP="0054191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FFBE35F" w14:textId="77777777" w:rsidR="00541918" w:rsidRDefault="00541918" w:rsidP="0054191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D4E78D2" w14:textId="77777777" w:rsidR="00541918" w:rsidRDefault="00541918" w:rsidP="0054191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67DEACD" w14:textId="77777777" w:rsidR="00541918" w:rsidRDefault="00541918" w:rsidP="0054191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7A5A47F" w14:textId="77777777" w:rsidR="00541918" w:rsidRDefault="00541918" w:rsidP="0054191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October 2023</w:t>
      </w:r>
    </w:p>
    <w:p w14:paraId="62AFE2D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1F361" w14:textId="77777777" w:rsidR="00541918" w:rsidRDefault="00541918" w:rsidP="009139A6">
      <w:r>
        <w:separator/>
      </w:r>
    </w:p>
  </w:endnote>
  <w:endnote w:type="continuationSeparator" w:id="0">
    <w:p w14:paraId="7CEFF65F" w14:textId="77777777" w:rsidR="00541918" w:rsidRDefault="0054191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E0F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7267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B56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47FB1" w14:textId="77777777" w:rsidR="00541918" w:rsidRDefault="00541918" w:rsidP="009139A6">
      <w:r>
        <w:separator/>
      </w:r>
    </w:p>
  </w:footnote>
  <w:footnote w:type="continuationSeparator" w:id="0">
    <w:p w14:paraId="12279D03" w14:textId="77777777" w:rsidR="00541918" w:rsidRDefault="0054191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8568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4E7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7D4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18"/>
    <w:rsid w:val="000666E0"/>
    <w:rsid w:val="002510B7"/>
    <w:rsid w:val="0054191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69760"/>
  <w15:chartTrackingRefBased/>
  <w15:docId w15:val="{C42027C0-7C2E-4AB2-908D-9C1BAC10B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2023-12-23T12:09:00Z</dcterms:created>
  <dcterms:modified xsi:type="dcterms:W3CDTF">2023-12-23T12:10:00Z</dcterms:modified>
</cp:coreProperties>
</file>